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CD039" w14:textId="77777777" w:rsidR="00B41AD5" w:rsidRDefault="00B41AD5" w:rsidP="00B41AD5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PYLLOND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fl.1410)</w:t>
      </w:r>
    </w:p>
    <w:p w14:paraId="63CCEC14" w14:textId="77777777" w:rsidR="00B41AD5" w:rsidRDefault="00B41AD5" w:rsidP="00B41AD5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47899F25" w14:textId="77777777" w:rsidR="00B41AD5" w:rsidRDefault="00B41AD5" w:rsidP="00B41AD5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05AB2D28" w14:textId="77777777" w:rsidR="00B41AD5" w:rsidRDefault="00B41AD5" w:rsidP="00B41AD5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Jun.1410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Devon the moiety of the taxes of a fifteenth and a tenth which were granted to the King at the last Parliament.</w:t>
      </w:r>
    </w:p>
    <w:p w14:paraId="12EFFB6D" w14:textId="77777777" w:rsidR="00B41AD5" w:rsidRDefault="00B41AD5" w:rsidP="00B41AD5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(C.F.R. 1405-13 p.180)</w:t>
      </w:r>
    </w:p>
    <w:p w14:paraId="1B8D384D" w14:textId="77777777" w:rsidR="00B41AD5" w:rsidRDefault="00B41AD5" w:rsidP="00B41AD5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13B5A230" w14:textId="77777777" w:rsidR="00B41AD5" w:rsidRDefault="00B41AD5" w:rsidP="00B41AD5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3A1BD877" w14:textId="77777777" w:rsidR="00B41AD5" w:rsidRDefault="00B41AD5" w:rsidP="00B41AD5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July 2022</w:t>
      </w:r>
    </w:p>
    <w:p w14:paraId="1F72363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86C87" w14:textId="77777777" w:rsidR="00B41AD5" w:rsidRDefault="00B41AD5" w:rsidP="009139A6">
      <w:r>
        <w:separator/>
      </w:r>
    </w:p>
  </w:endnote>
  <w:endnote w:type="continuationSeparator" w:id="0">
    <w:p w14:paraId="349EFD1E" w14:textId="77777777" w:rsidR="00B41AD5" w:rsidRDefault="00B41AD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1DA6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F0E2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C0B7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8D43D" w14:textId="77777777" w:rsidR="00B41AD5" w:rsidRDefault="00B41AD5" w:rsidP="009139A6">
      <w:r>
        <w:separator/>
      </w:r>
    </w:p>
  </w:footnote>
  <w:footnote w:type="continuationSeparator" w:id="0">
    <w:p w14:paraId="05E872D8" w14:textId="77777777" w:rsidR="00B41AD5" w:rsidRDefault="00B41AD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5728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0815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16AB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AD5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41AD5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EC755C"/>
  <w15:chartTrackingRefBased/>
  <w15:docId w15:val="{5A45C0E7-D1D0-4ACB-A295-02F614D9E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1AD5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2024-02-09T18:54:00Z</dcterms:created>
  <dcterms:modified xsi:type="dcterms:W3CDTF">2024-02-09T18:55:00Z</dcterms:modified>
</cp:coreProperties>
</file>